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0F5B2" w14:textId="7B5BE7CD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B779F7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B779F7">
        <w:rPr>
          <w:rFonts w:ascii="Corbel" w:hAnsi="Corbel"/>
          <w:bCs/>
          <w:i/>
        </w:rPr>
        <w:t>25</w:t>
      </w:r>
    </w:p>
    <w:p w14:paraId="7A8E716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F166F2E" w14:textId="1A5C230C" w:rsidR="007B4603" w:rsidRDefault="0071620A" w:rsidP="007B46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D1A57">
        <w:rPr>
          <w:rFonts w:ascii="Corbel" w:hAnsi="Corbel"/>
          <w:i/>
          <w:smallCaps/>
          <w:sz w:val="24"/>
          <w:szCs w:val="24"/>
        </w:rPr>
        <w:t>202</w:t>
      </w:r>
      <w:r w:rsidR="005B557A">
        <w:rPr>
          <w:rFonts w:ascii="Corbel" w:hAnsi="Corbel"/>
          <w:i/>
          <w:smallCaps/>
          <w:sz w:val="24"/>
          <w:szCs w:val="24"/>
        </w:rPr>
        <w:t>6</w:t>
      </w:r>
      <w:r w:rsidR="000D1A57">
        <w:rPr>
          <w:rFonts w:ascii="Corbel" w:hAnsi="Corbel"/>
          <w:i/>
          <w:smallCaps/>
          <w:sz w:val="24"/>
          <w:szCs w:val="24"/>
        </w:rPr>
        <w:t>-202</w:t>
      </w:r>
      <w:r w:rsidR="005B557A">
        <w:rPr>
          <w:rFonts w:ascii="Corbel" w:hAnsi="Corbel"/>
          <w:i/>
          <w:smallCaps/>
          <w:sz w:val="24"/>
          <w:szCs w:val="24"/>
        </w:rPr>
        <w:t>9</w:t>
      </w:r>
    </w:p>
    <w:p w14:paraId="45A137B0" w14:textId="4ABC264F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4E2287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3381D2E" w14:textId="7C90439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D1116">
        <w:rPr>
          <w:rFonts w:ascii="Corbel" w:hAnsi="Corbel"/>
          <w:sz w:val="20"/>
          <w:szCs w:val="20"/>
        </w:rPr>
        <w:t>ok akademicki 20</w:t>
      </w:r>
      <w:r w:rsidR="0061076C">
        <w:rPr>
          <w:rFonts w:ascii="Corbel" w:hAnsi="Corbel"/>
          <w:sz w:val="20"/>
          <w:szCs w:val="20"/>
        </w:rPr>
        <w:t>2</w:t>
      </w:r>
      <w:r w:rsidR="005B557A">
        <w:rPr>
          <w:rFonts w:ascii="Corbel" w:hAnsi="Corbel"/>
          <w:sz w:val="20"/>
          <w:szCs w:val="20"/>
        </w:rPr>
        <w:t>7</w:t>
      </w:r>
      <w:r w:rsidR="001176FF">
        <w:rPr>
          <w:rFonts w:ascii="Corbel" w:hAnsi="Corbel"/>
          <w:sz w:val="20"/>
          <w:szCs w:val="20"/>
        </w:rPr>
        <w:t>/202</w:t>
      </w:r>
      <w:r w:rsidR="005B557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1AC412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F55A3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5A8286" w14:textId="77777777" w:rsidTr="00D6720E">
        <w:tc>
          <w:tcPr>
            <w:tcW w:w="2694" w:type="dxa"/>
            <w:vAlign w:val="center"/>
          </w:tcPr>
          <w:p w14:paraId="559394A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BA9107" w14:textId="77777777" w:rsidR="0085747A" w:rsidRPr="00C57755" w:rsidRDefault="009D11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57755">
              <w:rPr>
                <w:rFonts w:ascii="Corbel" w:hAnsi="Corbel"/>
                <w:sz w:val="24"/>
                <w:szCs w:val="24"/>
              </w:rPr>
              <w:t>Diagnostyka pedagogiczna</w:t>
            </w:r>
          </w:p>
        </w:tc>
      </w:tr>
      <w:tr w:rsidR="0085747A" w:rsidRPr="009C54AE" w14:paraId="7FCA2EE3" w14:textId="77777777" w:rsidTr="00D6720E">
        <w:tc>
          <w:tcPr>
            <w:tcW w:w="2694" w:type="dxa"/>
            <w:vAlign w:val="center"/>
          </w:tcPr>
          <w:p w14:paraId="1C4E256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FC8D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46173D3" w14:textId="77777777" w:rsidTr="00D6720E">
        <w:tc>
          <w:tcPr>
            <w:tcW w:w="2694" w:type="dxa"/>
            <w:vAlign w:val="center"/>
          </w:tcPr>
          <w:p w14:paraId="0A75C5C3" w14:textId="1F319D11" w:rsidR="0085747A" w:rsidRPr="009C54AE" w:rsidRDefault="00F12E0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33070BA" w14:textId="65493501" w:rsidR="0085747A" w:rsidRPr="000D1A57" w:rsidRDefault="000D1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A5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E68DED6" w14:textId="77777777" w:rsidTr="00D6720E">
        <w:tc>
          <w:tcPr>
            <w:tcW w:w="2694" w:type="dxa"/>
            <w:vAlign w:val="center"/>
          </w:tcPr>
          <w:p w14:paraId="39A540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B5541F" w14:textId="0599907A" w:rsidR="0085747A" w:rsidRPr="009C54AE" w:rsidRDefault="00F12E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2CCF8F8" w14:textId="77777777" w:rsidTr="00D6720E">
        <w:tc>
          <w:tcPr>
            <w:tcW w:w="2694" w:type="dxa"/>
            <w:vAlign w:val="center"/>
          </w:tcPr>
          <w:p w14:paraId="08398C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D7FB36" w14:textId="77777777" w:rsidR="0085747A" w:rsidRPr="00C57755" w:rsidRDefault="00C57755" w:rsidP="009C54AE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27E02B07" w14:textId="77777777" w:rsidTr="00D6720E">
        <w:tc>
          <w:tcPr>
            <w:tcW w:w="2694" w:type="dxa"/>
            <w:vAlign w:val="center"/>
          </w:tcPr>
          <w:p w14:paraId="1C781E5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306D5C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254BB246" w14:textId="77777777" w:rsidTr="00D6720E">
        <w:tc>
          <w:tcPr>
            <w:tcW w:w="2694" w:type="dxa"/>
            <w:vAlign w:val="center"/>
          </w:tcPr>
          <w:p w14:paraId="5DDF8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1B31A0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FD9B743" w14:textId="77777777" w:rsidTr="00D6720E">
        <w:tc>
          <w:tcPr>
            <w:tcW w:w="2694" w:type="dxa"/>
            <w:vAlign w:val="center"/>
          </w:tcPr>
          <w:p w14:paraId="6402F7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DED68D" w14:textId="7EA0BE21" w:rsidR="0085747A" w:rsidRPr="009C54AE" w:rsidRDefault="003647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51B7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1116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0D1A5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470AD40C" w14:textId="77777777" w:rsidTr="00D6720E">
        <w:tc>
          <w:tcPr>
            <w:tcW w:w="2694" w:type="dxa"/>
            <w:vAlign w:val="center"/>
          </w:tcPr>
          <w:p w14:paraId="3E586F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BDBD0F" w14:textId="77777777" w:rsidR="0085747A" w:rsidRPr="009C54AE" w:rsidRDefault="00A51B7A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i 4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85747A" w:rsidRPr="009C54AE" w14:paraId="49D1171A" w14:textId="77777777" w:rsidTr="00D6720E">
        <w:tc>
          <w:tcPr>
            <w:tcW w:w="2694" w:type="dxa"/>
            <w:vAlign w:val="center"/>
          </w:tcPr>
          <w:p w14:paraId="0575A3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1DC311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4640628" w14:textId="77777777" w:rsidTr="00D6720E">
        <w:tc>
          <w:tcPr>
            <w:tcW w:w="2694" w:type="dxa"/>
            <w:vAlign w:val="center"/>
          </w:tcPr>
          <w:p w14:paraId="7570159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F81C56" w14:textId="77777777" w:rsidR="00923D7D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720E" w:rsidRPr="009C54AE" w14:paraId="0231BFC3" w14:textId="77777777" w:rsidTr="00D6720E">
        <w:tc>
          <w:tcPr>
            <w:tcW w:w="2694" w:type="dxa"/>
            <w:vAlign w:val="center"/>
          </w:tcPr>
          <w:p w14:paraId="7C4CEA1E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BE8CF1" w14:textId="77777777" w:rsidR="00D6720E" w:rsidRPr="009C54AE" w:rsidRDefault="00D6720E" w:rsidP="00D67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 hab. Urszula Gruca-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D6720E" w:rsidRPr="009C54AE" w14:paraId="599E7E6E" w14:textId="77777777" w:rsidTr="00D6720E">
        <w:tc>
          <w:tcPr>
            <w:tcW w:w="2694" w:type="dxa"/>
            <w:vAlign w:val="center"/>
          </w:tcPr>
          <w:p w14:paraId="499656E2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8FFB0A" w14:textId="77777777" w:rsidR="00D6720E" w:rsidRPr="009C54AE" w:rsidRDefault="00D6720E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0652CF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7A9B8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AD72C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F19AD0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E5F40A1" w14:textId="77777777" w:rsidTr="007B46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38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31175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2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67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C8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68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51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8C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D0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22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69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D4359B" w14:textId="77777777" w:rsidTr="007B46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A8F" w14:textId="1B048CB9" w:rsidR="00015B8F" w:rsidRPr="009C54AE" w:rsidRDefault="00A51B7A" w:rsidP="004962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B105" w14:textId="25E9E43D" w:rsidR="00015B8F" w:rsidRPr="009C54AE" w:rsidRDefault="006107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FB30" w14:textId="10E9414E" w:rsidR="00015B8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29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E4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3E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09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52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FB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C646" w14:textId="7D5E8283" w:rsidR="00015B8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962DF" w:rsidRPr="009C54AE" w14:paraId="44765FF3" w14:textId="77777777" w:rsidTr="007B46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6F5" w14:textId="0C4BC1BA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BF5" w14:textId="77777777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16BB" w14:textId="5F7B0096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02C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C277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17D5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46F4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F327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0A63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7577" w14:textId="2DC1CF0E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A2B50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0720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06B9594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562036" w14:textId="77777777" w:rsidR="0085747A" w:rsidRPr="008302FB" w:rsidRDefault="008302FB" w:rsidP="008302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1EA27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34B89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F307EA" w14:textId="77A48DEE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7EE5C863" w14:textId="78AD3493" w:rsidR="00F12E0A" w:rsidRPr="009C54AE" w:rsidRDefault="00F12E0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Egzamin</w:t>
      </w:r>
    </w:p>
    <w:p w14:paraId="7D8398E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8E1AF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DDE3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EA45B85" w14:textId="77777777" w:rsidTr="00745302">
        <w:tc>
          <w:tcPr>
            <w:tcW w:w="9670" w:type="dxa"/>
          </w:tcPr>
          <w:p w14:paraId="53336F79" w14:textId="77777777" w:rsidR="0085747A" w:rsidRPr="008302FB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7486054" w14:textId="77777777" w:rsidR="0085747A" w:rsidRPr="008302FB" w:rsidRDefault="00D672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02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zajęć z przedmiotów: wprowadzenie do pedagogiki, pedagogika rodziny</w:t>
            </w:r>
            <w:r w:rsidR="008302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257D17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0B75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89593B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519FB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F68F21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8F8A51C" w14:textId="77777777" w:rsidTr="00923D7D">
        <w:tc>
          <w:tcPr>
            <w:tcW w:w="851" w:type="dxa"/>
            <w:vAlign w:val="center"/>
          </w:tcPr>
          <w:p w14:paraId="281C48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1B0E18" w14:textId="77777777" w:rsidR="0085747A" w:rsidRPr="009C54A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hAnsi="Corbel" w:cs="Calibri"/>
                <w:b w:val="0"/>
                <w:sz w:val="24"/>
                <w:szCs w:val="24"/>
              </w:rPr>
              <w:t>Zapoznanie studentów z podstawowymi zasadami projektowania i przeprowadzania badań diagnostycznych w pedagogice, metodami, technikami i narzędziami wykorzystywanymi w diagnozowaniu pedagogicznym w oparciu o teoretyczne założenia działalności diagnostycznej z uwzględnieniem determinantów jej przebiegu.</w:t>
            </w:r>
          </w:p>
        </w:tc>
      </w:tr>
      <w:tr w:rsidR="0085747A" w:rsidRPr="009C54AE" w14:paraId="5827FBA5" w14:textId="77777777" w:rsidTr="00923D7D">
        <w:tc>
          <w:tcPr>
            <w:tcW w:w="851" w:type="dxa"/>
            <w:vAlign w:val="center"/>
          </w:tcPr>
          <w:p w14:paraId="45E2D659" w14:textId="77777777" w:rsidR="0085747A" w:rsidRPr="009C54AE" w:rsidRDefault="00D6720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A45F07F" w14:textId="77777777" w:rsidR="0085747A" w:rsidRPr="00D6720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6720E">
              <w:rPr>
                <w:rFonts w:ascii="Corbel" w:hAnsi="Corbel"/>
                <w:b w:val="0"/>
                <w:sz w:val="24"/>
                <w:szCs w:val="24"/>
              </w:rPr>
              <w:t>Wyposażenie studentów w umiejętności diagnozowania i interpretacji danych uzyskanych z badań oraz projektowania pedagogicznego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6720E">
              <w:rPr>
                <w:rFonts w:ascii="Corbel" w:hAnsi="Corbel"/>
                <w:b w:val="0"/>
                <w:sz w:val="24"/>
                <w:szCs w:val="24"/>
              </w:rPr>
              <w:t>zachowaniem  profesjonalnych postaw etyczno-moralnych.</w:t>
            </w:r>
          </w:p>
        </w:tc>
      </w:tr>
      <w:tr w:rsidR="0085747A" w:rsidRPr="009C54AE" w14:paraId="0F398910" w14:textId="77777777" w:rsidTr="00923D7D">
        <w:tc>
          <w:tcPr>
            <w:tcW w:w="851" w:type="dxa"/>
            <w:vAlign w:val="center"/>
          </w:tcPr>
          <w:p w14:paraId="10EDDC09" w14:textId="77777777" w:rsidR="0085747A" w:rsidRPr="009C54AE" w:rsidRDefault="00D6720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1EF8C0" w14:textId="77777777" w:rsidR="0085747A" w:rsidRPr="009C54AE" w:rsidRDefault="008723EC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Przygotowanie do prawidłowego sposobu gromadzenia dokumentacji z przebiegu procesu diagnostycznego, do współpracy z instytucjami pomocowymi i zespołami </w:t>
            </w:r>
            <w:proofErr w:type="spellStart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>interdycyplinarnymi</w:t>
            </w:r>
            <w:proofErr w:type="spellEnd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 oraz do samorozwoju.</w:t>
            </w:r>
          </w:p>
        </w:tc>
      </w:tr>
    </w:tbl>
    <w:p w14:paraId="2D4BDD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8A4F5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123BA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ECD5C8B" w14:textId="77777777" w:rsidTr="00DB1E3A">
        <w:tc>
          <w:tcPr>
            <w:tcW w:w="1681" w:type="dxa"/>
            <w:vAlign w:val="center"/>
          </w:tcPr>
          <w:p w14:paraId="19868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5599854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r w:rsidR="00F12E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2F82E6" w14:textId="0891BD1C" w:rsidR="00F12E0A" w:rsidRPr="009C54AE" w:rsidRDefault="00F12E0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31BD861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700C" w:rsidRPr="009C54AE" w14:paraId="6B7D9F26" w14:textId="77777777" w:rsidTr="00DB1E3A">
        <w:tc>
          <w:tcPr>
            <w:tcW w:w="1681" w:type="dxa"/>
          </w:tcPr>
          <w:p w14:paraId="376431F0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9DC9E2E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Wymieni i scharakteryzuje metody, techniki i narzędzia badawcze wykorzystywane w badaniach pedagogicznych</w:t>
            </w:r>
            <w:r w:rsidR="00D93843" w:rsidRPr="00392F6A"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</w:tcPr>
          <w:p w14:paraId="3FAD03F5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C700C" w:rsidRPr="009C54AE" w14:paraId="731D7B2B" w14:textId="77777777" w:rsidTr="00DB1E3A">
        <w:tc>
          <w:tcPr>
            <w:tcW w:w="1681" w:type="dxa"/>
          </w:tcPr>
          <w:p w14:paraId="4D4F6A24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AA7D24C" w14:textId="77777777" w:rsidR="007C700C" w:rsidRPr="00392F6A" w:rsidRDefault="00B6423E" w:rsidP="00D93843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Opisze</w:t>
            </w:r>
            <w:r w:rsidR="007C700C" w:rsidRPr="00392F6A">
              <w:rPr>
                <w:rFonts w:ascii="Corbel" w:hAnsi="Corbel" w:cs="Times New Roman"/>
              </w:rPr>
              <w:t xml:space="preserve"> diagnostyczne wskaźniki prawidłowo funkcjonujących</w:t>
            </w:r>
            <w:r w:rsidRPr="00392F6A">
              <w:rPr>
                <w:rFonts w:ascii="Corbel" w:hAnsi="Corbel" w:cs="Times New Roman"/>
              </w:rPr>
              <w:t xml:space="preserve"> środowisk wychowawczych i </w:t>
            </w:r>
            <w:r w:rsidR="00D93843" w:rsidRPr="00392F6A">
              <w:rPr>
                <w:rFonts w:ascii="Corbel" w:hAnsi="Corbel" w:cs="Times New Roman"/>
              </w:rPr>
              <w:t>wskaże</w:t>
            </w:r>
            <w:r w:rsidR="007C700C" w:rsidRPr="00392F6A">
              <w:rPr>
                <w:rFonts w:ascii="Corbel" w:hAnsi="Corbel" w:cs="Times New Roman"/>
              </w:rPr>
              <w:t xml:space="preserve"> różnice pomiędzy normą a dysfunkcjonalnością.</w:t>
            </w:r>
          </w:p>
        </w:tc>
        <w:tc>
          <w:tcPr>
            <w:tcW w:w="1865" w:type="dxa"/>
          </w:tcPr>
          <w:p w14:paraId="133BAB0B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C700C" w:rsidRPr="009C54AE" w14:paraId="65A7758C" w14:textId="77777777" w:rsidTr="00DB1E3A">
        <w:tc>
          <w:tcPr>
            <w:tcW w:w="1681" w:type="dxa"/>
          </w:tcPr>
          <w:p w14:paraId="4D0B06F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B175D18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Wymieni i opisze wskaźniki diagnostyczne zaburzeń, niepowodzeń edukacyjnych i nieprawidłowości w zachowaniu uczestników procesów edukacyjnych oraz deprywacji potrzeb.  </w:t>
            </w:r>
          </w:p>
        </w:tc>
        <w:tc>
          <w:tcPr>
            <w:tcW w:w="1865" w:type="dxa"/>
          </w:tcPr>
          <w:p w14:paraId="0A5B250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C700C" w:rsidRPr="009C54AE" w14:paraId="1D84718E" w14:textId="77777777" w:rsidTr="00DB1E3A">
        <w:tc>
          <w:tcPr>
            <w:tcW w:w="1681" w:type="dxa"/>
          </w:tcPr>
          <w:p w14:paraId="6455620F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A9FD05C" w14:textId="77777777" w:rsidR="007C700C" w:rsidRPr="00392F6A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Prawidłowo </w:t>
            </w:r>
            <w:r w:rsidR="00B6423E" w:rsidRPr="00392F6A">
              <w:rPr>
                <w:rFonts w:ascii="Corbel" w:hAnsi="Corbel" w:cs="Times New Roman"/>
              </w:rPr>
              <w:t>z</w:t>
            </w:r>
            <w:r w:rsidRPr="00392F6A">
              <w:rPr>
                <w:rFonts w:ascii="Corbel" w:hAnsi="Corbel" w:cs="Times New Roman"/>
              </w:rPr>
              <w:t>interpretuje wybrane przykłady badań diagnostycznych, zaprojektuje i zrealizuje badania diagnostyczne w postaci studium indywidualnego przypadku, zinterpretuje wyniki i sformułuje wnioski.</w:t>
            </w:r>
          </w:p>
        </w:tc>
        <w:tc>
          <w:tcPr>
            <w:tcW w:w="1865" w:type="dxa"/>
          </w:tcPr>
          <w:p w14:paraId="20093D6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C700C" w:rsidRPr="009C54AE" w14:paraId="4FFFC646" w14:textId="77777777" w:rsidTr="00DB1E3A">
        <w:tc>
          <w:tcPr>
            <w:tcW w:w="1681" w:type="dxa"/>
          </w:tcPr>
          <w:p w14:paraId="7D051AB7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7DEDF48" w14:textId="77777777" w:rsidR="007C700C" w:rsidRPr="00436C87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Dokona ewaluacji i oceny przeprowadzonego studium przypadku .</w:t>
            </w:r>
          </w:p>
        </w:tc>
        <w:tc>
          <w:tcPr>
            <w:tcW w:w="1865" w:type="dxa"/>
          </w:tcPr>
          <w:p w14:paraId="4C28B04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C700C" w:rsidRPr="009C54AE" w14:paraId="0B7C3B7B" w14:textId="77777777" w:rsidTr="00DB1E3A">
        <w:tc>
          <w:tcPr>
            <w:tcW w:w="1681" w:type="dxa"/>
          </w:tcPr>
          <w:p w14:paraId="22663888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6938FB9" w14:textId="77777777" w:rsidR="007C700C" w:rsidRPr="009A6A28" w:rsidRDefault="00392F6A" w:rsidP="00392F6A">
            <w:pPr>
              <w:pStyle w:val="Default"/>
              <w:jc w:val="both"/>
              <w:rPr>
                <w:rFonts w:ascii="Corbel" w:hAnsi="Corbel" w:cs="Calibri"/>
                <w:color w:val="auto"/>
              </w:rPr>
            </w:pPr>
            <w:r w:rsidRPr="009A6A28">
              <w:rPr>
                <w:rFonts w:ascii="Corbel" w:hAnsi="Corbel" w:cs="Calibri"/>
                <w:color w:val="auto"/>
              </w:rPr>
              <w:t>Przeanalizuje znaczenie badań diagnostycznych dla rozwoju środowisk społecznych, opisze możliwość ich wykorzystan</w:t>
            </w:r>
            <w:r w:rsidR="009A6A28" w:rsidRPr="009A6A28">
              <w:rPr>
                <w:rFonts w:ascii="Corbel" w:hAnsi="Corbel" w:cs="Calibri"/>
                <w:color w:val="auto"/>
              </w:rPr>
              <w:t>i</w:t>
            </w:r>
            <w:r w:rsidRPr="009A6A28">
              <w:rPr>
                <w:rFonts w:ascii="Corbel" w:hAnsi="Corbel" w:cs="Calibri"/>
                <w:color w:val="auto"/>
              </w:rPr>
              <w:t>a w praktyce.</w:t>
            </w:r>
          </w:p>
        </w:tc>
        <w:tc>
          <w:tcPr>
            <w:tcW w:w="1865" w:type="dxa"/>
          </w:tcPr>
          <w:p w14:paraId="25FD8FA4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F6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6423E" w:rsidRPr="00392F6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38029A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E653C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D2941B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CB522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0568D" w14:textId="77777777" w:rsidTr="008723EC">
        <w:tc>
          <w:tcPr>
            <w:tcW w:w="9520" w:type="dxa"/>
          </w:tcPr>
          <w:p w14:paraId="1D1AF33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23EC" w:rsidRPr="009C54AE" w14:paraId="27EA2564" w14:textId="77777777" w:rsidTr="008723EC">
        <w:tc>
          <w:tcPr>
            <w:tcW w:w="9520" w:type="dxa"/>
          </w:tcPr>
          <w:p w14:paraId="78351817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Semestr pierwszy: </w:t>
            </w:r>
            <w:r w:rsidRPr="00041BA1">
              <w:rPr>
                <w:rFonts w:ascii="Corbel" w:hAnsi="Corbel"/>
                <w:sz w:val="24"/>
                <w:szCs w:val="24"/>
              </w:rPr>
              <w:t>Pojęcia związane z procesem diagnostycznym, sposoby diagnozowania, zakres i ogólne etapy postępowania diagnostycznego.</w:t>
            </w:r>
          </w:p>
        </w:tc>
      </w:tr>
      <w:tr w:rsidR="008723EC" w:rsidRPr="009C54AE" w14:paraId="60D7BF6F" w14:textId="77777777" w:rsidTr="008723EC">
        <w:tc>
          <w:tcPr>
            <w:tcW w:w="9520" w:type="dxa"/>
          </w:tcPr>
          <w:p w14:paraId="5CA92AB1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Cechy diagnostyczne przedmiotów, typy diagnoz, rodzaje i metody d</w:t>
            </w:r>
            <w:r>
              <w:rPr>
                <w:rFonts w:ascii="Corbel" w:hAnsi="Corbel"/>
                <w:sz w:val="24"/>
                <w:szCs w:val="24"/>
              </w:rPr>
              <w:t>obrej diagnozy.   Uwarunkowania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procesu diagnostycznego.</w:t>
            </w:r>
          </w:p>
        </w:tc>
      </w:tr>
      <w:tr w:rsidR="008723EC" w:rsidRPr="009C54AE" w14:paraId="2C3F2A64" w14:textId="77777777" w:rsidTr="008723EC">
        <w:tc>
          <w:tcPr>
            <w:tcW w:w="9520" w:type="dxa"/>
          </w:tcPr>
          <w:p w14:paraId="4FD7FE2F" w14:textId="07343889" w:rsidR="008723EC" w:rsidRPr="00041BA1" w:rsidRDefault="00220ACE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potrzeb</w:t>
            </w:r>
            <w:r w:rsidR="00823A00">
              <w:rPr>
                <w:rFonts w:ascii="Corbel" w:hAnsi="Corbel"/>
                <w:sz w:val="24"/>
                <w:szCs w:val="24"/>
              </w:rPr>
              <w:t xml:space="preserve">, zaburzeń zachowania i zagrożeń </w:t>
            </w:r>
            <w:r w:rsidR="008D0E0C">
              <w:rPr>
                <w:rFonts w:ascii="Corbel" w:hAnsi="Corbel"/>
                <w:sz w:val="24"/>
                <w:szCs w:val="24"/>
              </w:rPr>
              <w:t>oraz niepowodzeń.</w:t>
            </w:r>
          </w:p>
        </w:tc>
      </w:tr>
      <w:tr w:rsidR="008723EC" w:rsidRPr="009C54AE" w14:paraId="48C51B5E" w14:textId="77777777" w:rsidTr="008723EC">
        <w:tc>
          <w:tcPr>
            <w:tcW w:w="9520" w:type="dxa"/>
          </w:tcPr>
          <w:p w14:paraId="0E4A0597" w14:textId="3AAC3C7F" w:rsidR="008723EC" w:rsidRPr="00041BA1" w:rsidRDefault="00220ACE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Studium indywidualnych przypadków – 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041BA1">
              <w:rPr>
                <w:rFonts w:ascii="Corbel" w:hAnsi="Corbel"/>
                <w:sz w:val="24"/>
                <w:szCs w:val="24"/>
              </w:rPr>
              <w:t>etody, techniki i narzędzia wykorzystywane w diagnozowaniu pedagogicznym</w:t>
            </w:r>
          </w:p>
        </w:tc>
      </w:tr>
      <w:tr w:rsidR="008723EC" w:rsidRPr="009C54AE" w14:paraId="3E049A28" w14:textId="77777777" w:rsidTr="008723EC">
        <w:tc>
          <w:tcPr>
            <w:tcW w:w="9520" w:type="dxa"/>
          </w:tcPr>
          <w:p w14:paraId="4CB7B0C0" w14:textId="0EE09024" w:rsidR="008723EC" w:rsidRPr="00041BA1" w:rsidRDefault="00823A00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strategie d</w:t>
            </w:r>
            <w:r w:rsidRPr="00041BA1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środowiska wychowawczego rodziny</w:t>
            </w:r>
            <w:r>
              <w:rPr>
                <w:rFonts w:ascii="Corbel" w:hAnsi="Corbel"/>
                <w:sz w:val="24"/>
                <w:szCs w:val="24"/>
              </w:rPr>
              <w:t xml:space="preserve"> i szkoły – przykłady narzędzi własnych stosowanych w pracy pedagoga.</w:t>
            </w:r>
          </w:p>
        </w:tc>
      </w:tr>
    </w:tbl>
    <w:p w14:paraId="3CD620F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BBC1F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652">
        <w:rPr>
          <w:rFonts w:ascii="Corbel" w:hAnsi="Corbel"/>
          <w:sz w:val="24"/>
          <w:szCs w:val="24"/>
        </w:rPr>
        <w:t>Problematyka ćwiczeń audytoryjnych</w:t>
      </w:r>
    </w:p>
    <w:p w14:paraId="270D85A3" w14:textId="77777777" w:rsidR="001D4652" w:rsidRPr="001D4652" w:rsidRDefault="001D4652" w:rsidP="001D46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73A872" w14:textId="77777777" w:rsidTr="009E6F28">
        <w:tc>
          <w:tcPr>
            <w:tcW w:w="9520" w:type="dxa"/>
          </w:tcPr>
          <w:p w14:paraId="4CCC94C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F28" w:rsidRPr="009C54AE" w14:paraId="17635AF4" w14:textId="77777777" w:rsidTr="009E6F28">
        <w:tc>
          <w:tcPr>
            <w:tcW w:w="9520" w:type="dxa"/>
          </w:tcPr>
          <w:p w14:paraId="731212AD" w14:textId="405806AB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Zagadnienia terminologiczne w diagnostyce pedagogicznej.</w:t>
            </w:r>
            <w:r w:rsidR="008D0E0C">
              <w:rPr>
                <w:rFonts w:ascii="Corbel" w:hAnsi="Corbel"/>
                <w:sz w:val="24"/>
                <w:szCs w:val="24"/>
              </w:rPr>
              <w:t xml:space="preserve"> </w:t>
            </w:r>
            <w:r w:rsidR="008D0E0C" w:rsidRPr="00041BA1">
              <w:rPr>
                <w:rFonts w:ascii="Corbel" w:hAnsi="Corbel"/>
                <w:sz w:val="24"/>
                <w:szCs w:val="24"/>
              </w:rPr>
              <w:t>Geneza i podstawy teoretyczne diagnostyki pedagogicznej.</w:t>
            </w:r>
            <w:r w:rsidR="008D0E0C">
              <w:rPr>
                <w:rFonts w:ascii="Corbel" w:hAnsi="Corbel"/>
                <w:sz w:val="24"/>
                <w:szCs w:val="24"/>
              </w:rPr>
              <w:t xml:space="preserve"> Przedstawiciele: Radlińska, Korczak, Kamiński,  </w:t>
            </w:r>
            <w:proofErr w:type="spellStart"/>
            <w:r w:rsidR="008D0E0C">
              <w:rPr>
                <w:rFonts w:ascii="Corbel" w:hAnsi="Corbel"/>
                <w:sz w:val="24"/>
                <w:szCs w:val="24"/>
              </w:rPr>
              <w:t>Han-Ilgiewicz</w:t>
            </w:r>
            <w:proofErr w:type="spellEnd"/>
            <w:r w:rsidR="008D0E0C">
              <w:rPr>
                <w:rFonts w:ascii="Corbel" w:hAnsi="Corbel"/>
                <w:sz w:val="24"/>
                <w:szCs w:val="24"/>
              </w:rPr>
              <w:t xml:space="preserve"> i współczesne ujęcia.</w:t>
            </w:r>
          </w:p>
        </w:tc>
      </w:tr>
      <w:tr w:rsidR="008D0E0C" w:rsidRPr="009C54AE" w14:paraId="2C5F8215" w14:textId="77777777" w:rsidTr="009E6F28">
        <w:tc>
          <w:tcPr>
            <w:tcW w:w="9520" w:type="dxa"/>
          </w:tcPr>
          <w:p w14:paraId="59A50FE4" w14:textId="2A67BA87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Typy diagnoz, różnice w diagnozowaniu w zależności od rodzaju diagnozy. Normy w diagnostyce, </w:t>
            </w:r>
            <w:r>
              <w:rPr>
                <w:rFonts w:ascii="Corbel" w:hAnsi="Corbel"/>
                <w:sz w:val="24"/>
                <w:szCs w:val="24"/>
              </w:rPr>
              <w:t xml:space="preserve">wskaźniki,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odchylenia, średnia, </w:t>
            </w:r>
            <w:r>
              <w:rPr>
                <w:rFonts w:ascii="Corbel" w:hAnsi="Corbel"/>
                <w:sz w:val="24"/>
                <w:szCs w:val="24"/>
              </w:rPr>
              <w:t xml:space="preserve">miernik, </w:t>
            </w:r>
            <w:r w:rsidRPr="00041BA1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eciętna, wzory, wzorce i modele.</w:t>
            </w:r>
          </w:p>
        </w:tc>
      </w:tr>
      <w:tr w:rsidR="008D0E0C" w:rsidRPr="009C54AE" w14:paraId="27F33FF1" w14:textId="77777777" w:rsidTr="009E6F28">
        <w:tc>
          <w:tcPr>
            <w:tcW w:w="9520" w:type="dxa"/>
          </w:tcPr>
          <w:p w14:paraId="670E3AD1" w14:textId="61C729B7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Kontakt diagnostyczny, procedura diagnostyczna, pokonywanie oporu, profesjonalizm diagnosty, błędy i wadliwe nastawienia diagnosty.</w:t>
            </w:r>
          </w:p>
        </w:tc>
      </w:tr>
      <w:tr w:rsidR="008D0E0C" w:rsidRPr="009C54AE" w14:paraId="567BFD6A" w14:textId="77777777" w:rsidTr="009E6F28">
        <w:tc>
          <w:tcPr>
            <w:tcW w:w="9520" w:type="dxa"/>
          </w:tcPr>
          <w:p w14:paraId="1E5FA650" w14:textId="1D2B0E0A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Szczegółowa analiza metod i technik badawczych stosowanych w diagnostyce pedagogicznej na różnych poziomach i w różnych sytuacjach problemowych.</w:t>
            </w:r>
            <w:r w:rsidR="00BD54DD">
              <w:rPr>
                <w:rFonts w:ascii="Corbel" w:hAnsi="Corbel"/>
                <w:sz w:val="24"/>
                <w:szCs w:val="24"/>
              </w:rPr>
              <w:t xml:space="preserve"> konstruowanie narzędzi dotyczących różnych problemów edukacyjnych. Kolokwium.</w:t>
            </w:r>
          </w:p>
        </w:tc>
      </w:tr>
      <w:tr w:rsidR="008D0E0C" w:rsidRPr="009C54AE" w14:paraId="6CF114DD" w14:textId="77777777" w:rsidTr="009E6F28">
        <w:tc>
          <w:tcPr>
            <w:tcW w:w="9520" w:type="dxa"/>
          </w:tcPr>
          <w:p w14:paraId="6DB5A7BE" w14:textId="7E08A0C0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D0E0C" w:rsidRPr="009C54AE" w14:paraId="41D1C4A5" w14:textId="77777777" w:rsidTr="009E6F28">
        <w:tc>
          <w:tcPr>
            <w:tcW w:w="9520" w:type="dxa"/>
          </w:tcPr>
          <w:p w14:paraId="77BA5167" w14:textId="5C93117D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Semestr drugi: </w:t>
            </w:r>
          </w:p>
        </w:tc>
      </w:tr>
      <w:tr w:rsidR="008D0E0C" w:rsidRPr="009C54AE" w14:paraId="511BAB92" w14:textId="77777777" w:rsidTr="009E6F28">
        <w:tc>
          <w:tcPr>
            <w:tcW w:w="9520" w:type="dxa"/>
          </w:tcPr>
          <w:p w14:paraId="2771BAE5" w14:textId="01EB6538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Projektowanie i przeprowadzenie </w:t>
            </w:r>
            <w:r w:rsidR="000123E2">
              <w:rPr>
                <w:rFonts w:ascii="Corbel" w:hAnsi="Corbel"/>
                <w:sz w:val="24"/>
                <w:szCs w:val="24"/>
              </w:rPr>
              <w:t xml:space="preserve">własnego </w:t>
            </w:r>
            <w:r w:rsidRPr="00041BA1">
              <w:rPr>
                <w:rFonts w:ascii="Corbel" w:hAnsi="Corbel"/>
                <w:sz w:val="24"/>
                <w:szCs w:val="24"/>
              </w:rPr>
              <w:t>badania o charakterze diagnostycznym oraz dokonanie analizy uzyskanych wyników wraz z ich prezentacją. Etapy, tabele, wykresy, interpretacje jakościowe.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Monitoring i ewaluacja w postępowaniu post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0E0C" w:rsidRPr="009C54AE" w14:paraId="520C7FA1" w14:textId="77777777" w:rsidTr="009E6F28">
        <w:tc>
          <w:tcPr>
            <w:tcW w:w="9520" w:type="dxa"/>
          </w:tcPr>
          <w:p w14:paraId="2D91EBB6" w14:textId="2C09E938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Zadania pedagoga w opiniowaniu dziecka, dokumentacja, przykłady praktyczne.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Tworzenie narzędzi diagnostycznych badających różne problemy wychowawcze</w:t>
            </w:r>
            <w:r w:rsidR="00E26E1F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opiekuńcze.</w:t>
            </w:r>
          </w:p>
        </w:tc>
      </w:tr>
      <w:tr w:rsidR="008D0E0C" w:rsidRPr="009C54AE" w14:paraId="5DA3D540" w14:textId="77777777" w:rsidTr="009E6F28">
        <w:tc>
          <w:tcPr>
            <w:tcW w:w="9520" w:type="dxa"/>
          </w:tcPr>
          <w:p w14:paraId="44892D83" w14:textId="77777777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Analiza i interpretacja własnych działań diagnostycznych na podstawie studium indywidualnego przypadku.</w:t>
            </w:r>
          </w:p>
        </w:tc>
      </w:tr>
      <w:tr w:rsidR="008D0E0C" w:rsidRPr="009C54AE" w14:paraId="30641A0A" w14:textId="77777777" w:rsidTr="009E6F28">
        <w:tc>
          <w:tcPr>
            <w:tcW w:w="9520" w:type="dxa"/>
          </w:tcPr>
          <w:p w14:paraId="7138F035" w14:textId="2F0C83EF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dojrzałości szkolnej, przystosowania do warunków szkolnych, funkcjonowania w różnych rolach</w:t>
            </w:r>
            <w:r w:rsidR="000123E2">
              <w:rPr>
                <w:rFonts w:ascii="Corbel" w:hAnsi="Corbel"/>
                <w:sz w:val="24"/>
                <w:szCs w:val="24"/>
              </w:rPr>
              <w:t>, specyficznych trudności w uczeniu się. Kolokwium.</w:t>
            </w:r>
          </w:p>
        </w:tc>
      </w:tr>
    </w:tbl>
    <w:p w14:paraId="259AFA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8C0D6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8EA27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FEA906" w14:textId="77777777" w:rsidR="00551DE3" w:rsidRDefault="00551DE3" w:rsidP="00551DE3">
      <w:pPr>
        <w:jc w:val="both"/>
        <w:rPr>
          <w:rFonts w:ascii="Corbel" w:hAnsi="Corbel"/>
          <w:sz w:val="24"/>
          <w:szCs w:val="24"/>
        </w:rPr>
      </w:pPr>
      <w:r w:rsidRPr="00436C87">
        <w:rPr>
          <w:rFonts w:ascii="Corbel" w:hAnsi="Corbel"/>
          <w:sz w:val="24"/>
          <w:szCs w:val="24"/>
        </w:rPr>
        <w:t xml:space="preserve">Wykład </w:t>
      </w:r>
      <w:r w:rsidR="00392F6A">
        <w:rPr>
          <w:rFonts w:ascii="Corbel" w:hAnsi="Corbel"/>
          <w:sz w:val="24"/>
          <w:szCs w:val="24"/>
        </w:rPr>
        <w:t>problemowy</w:t>
      </w:r>
      <w:r>
        <w:rPr>
          <w:rFonts w:ascii="Corbel" w:hAnsi="Corbel"/>
          <w:sz w:val="24"/>
          <w:szCs w:val="24"/>
        </w:rPr>
        <w:t xml:space="preserve">, </w:t>
      </w:r>
      <w:r w:rsidRPr="00436C87">
        <w:rPr>
          <w:rFonts w:ascii="Corbel" w:hAnsi="Corbel"/>
          <w:sz w:val="24"/>
          <w:szCs w:val="24"/>
        </w:rPr>
        <w:t xml:space="preserve">z </w:t>
      </w:r>
      <w:r w:rsidR="00392F6A">
        <w:rPr>
          <w:rFonts w:ascii="Corbel" w:hAnsi="Corbel"/>
          <w:sz w:val="24"/>
          <w:szCs w:val="24"/>
        </w:rPr>
        <w:t>prezentacją multimedialną, film</w:t>
      </w:r>
    </w:p>
    <w:p w14:paraId="79A70FBC" w14:textId="77777777" w:rsidR="00551DE3" w:rsidRPr="00436C87" w:rsidRDefault="00551DE3" w:rsidP="00551DE3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436C87">
        <w:rPr>
          <w:rFonts w:ascii="Corbel" w:hAnsi="Corbel"/>
          <w:sz w:val="24"/>
          <w:szCs w:val="24"/>
        </w:rPr>
        <w:t>wiczenia projekcyjne, dyskusja, praca w grupach, rozwiązywanie zadań, ćwiczenia praktyczne, analiza i interpretacja tekstów źródłowych i indywidualnych przypadków, metoda projektów</w:t>
      </w:r>
    </w:p>
    <w:p w14:paraId="1913A73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2D60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D8A2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EC71C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D54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7769EEC" w14:textId="77777777" w:rsidTr="007C700C">
        <w:tc>
          <w:tcPr>
            <w:tcW w:w="1962" w:type="dxa"/>
            <w:vAlign w:val="center"/>
          </w:tcPr>
          <w:p w14:paraId="150F389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FB717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03CD64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5E2F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1046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700C" w:rsidRPr="009C54AE" w14:paraId="0763940C" w14:textId="77777777" w:rsidTr="007C700C">
        <w:tc>
          <w:tcPr>
            <w:tcW w:w="1962" w:type="dxa"/>
          </w:tcPr>
          <w:p w14:paraId="6CBB8A8A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1BEC2EC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3E48BC10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0C87BC5E" w14:textId="77777777" w:rsidTr="007C700C">
        <w:tc>
          <w:tcPr>
            <w:tcW w:w="1962" w:type="dxa"/>
          </w:tcPr>
          <w:p w14:paraId="123348D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7ED1C0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20418493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002E09D0" w14:textId="77777777" w:rsidTr="007C700C">
        <w:tc>
          <w:tcPr>
            <w:tcW w:w="1962" w:type="dxa"/>
          </w:tcPr>
          <w:p w14:paraId="4E52282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0DA6CDB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168ED27F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C700C" w:rsidRPr="009C54AE" w14:paraId="799F943A" w14:textId="77777777" w:rsidTr="007C700C">
        <w:tc>
          <w:tcPr>
            <w:tcW w:w="1962" w:type="dxa"/>
          </w:tcPr>
          <w:p w14:paraId="013B2278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4A60805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008E9966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1924B30C" w14:textId="77777777" w:rsidTr="007C700C">
        <w:tc>
          <w:tcPr>
            <w:tcW w:w="1962" w:type="dxa"/>
          </w:tcPr>
          <w:p w14:paraId="7A065B6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0EE2842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2B8B46B7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5E6A3672" w14:textId="77777777" w:rsidTr="007C700C">
        <w:tc>
          <w:tcPr>
            <w:tcW w:w="1962" w:type="dxa"/>
          </w:tcPr>
          <w:p w14:paraId="2FF5A1A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D47A31D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C700C">
              <w:rPr>
                <w:rFonts w:ascii="Corbel" w:hAnsi="Corbel"/>
                <w:sz w:val="24"/>
                <w:szCs w:val="24"/>
              </w:rPr>
              <w:t>raca projektowa, teczka diagnostyczna</w:t>
            </w:r>
          </w:p>
        </w:tc>
        <w:tc>
          <w:tcPr>
            <w:tcW w:w="2117" w:type="dxa"/>
          </w:tcPr>
          <w:p w14:paraId="40497DC1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BB78B6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6AEB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FDA1AA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D42DFBB" w14:textId="77777777" w:rsidTr="00923D7D">
        <w:tc>
          <w:tcPr>
            <w:tcW w:w="9670" w:type="dxa"/>
          </w:tcPr>
          <w:p w14:paraId="25503903" w14:textId="77777777" w:rsidR="00D82D14" w:rsidRPr="00041BA1" w:rsidRDefault="00D82D14" w:rsidP="00D8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Egzamin pisemny: testowy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(wybierz, wstaw, uzupełnij, dokończ, opisz): materiał obowiązujący z wykładów, ćwiczeń i literatury przedmiotu;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 warunkiem otrzymania pozytywnej oceny jest uzyskanie, co najmniej 51% maksymalnej liczby punków.</w:t>
            </w:r>
          </w:p>
          <w:p w14:paraId="5780E283" w14:textId="711BFB2C" w:rsidR="00D82D14" w:rsidRDefault="00D82D14" w:rsidP="00D82D1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Zaliczenie wykładów bez oceny– obecność studenta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zaliczenie lektury.</w:t>
            </w:r>
          </w:p>
          <w:p w14:paraId="597FB98C" w14:textId="77777777" w:rsidR="003570B7" w:rsidRPr="00041BA1" w:rsidRDefault="003570B7" w:rsidP="00D82D1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3CF0CD" w14:textId="1EE5DD1E" w:rsidR="00551DE3" w:rsidRPr="00041BA1" w:rsidRDefault="00D82D14" w:rsidP="00D8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z oceną - systematyczne przygotowywanie się do ćwiczeń sprawdzane w formie tzw. wejściówek, aktywny merytorycznie udział w zajęciach, znajomość literatury zalecanej na zajęcia,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zaprezentowanie teczki diagnostycznej,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>przeprowadzenie badań diagnostycznych oraz napisaniu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projektowej i jej prezentacja,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pierwszym i drugim semestrze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>kolokwium pisemnego obejmującego tematykę ćwiczeń.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51DE3" w:rsidRPr="00041BA1">
              <w:rPr>
                <w:rFonts w:ascii="Corbel" w:hAnsi="Corbel"/>
                <w:b w:val="0"/>
                <w:smallCaps w:val="0"/>
                <w:szCs w:val="24"/>
              </w:rPr>
              <w:t>Egzamin pisemny: testowy, warunkiem otrzymania pozytywnej oceny jest uzyskanie, co najmniej 51% maksymalnej liczby punków.</w:t>
            </w:r>
          </w:p>
          <w:p w14:paraId="1336ED86" w14:textId="34F2650D" w:rsidR="0085747A" w:rsidRPr="009C54AE" w:rsidRDefault="005358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98DEF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0015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B0ED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5894238" w14:textId="77777777" w:rsidTr="003E1941">
        <w:tc>
          <w:tcPr>
            <w:tcW w:w="4962" w:type="dxa"/>
            <w:vAlign w:val="center"/>
          </w:tcPr>
          <w:p w14:paraId="07953C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338CF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50508C" w14:textId="77777777" w:rsidTr="00923D7D">
        <w:tc>
          <w:tcPr>
            <w:tcW w:w="4962" w:type="dxa"/>
          </w:tcPr>
          <w:p w14:paraId="6DBE2826" w14:textId="4DA955CB" w:rsidR="0085747A" w:rsidRPr="0005321D" w:rsidRDefault="00C61DC5" w:rsidP="007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G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5321D">
              <w:rPr>
                <w:rFonts w:ascii="Corbel" w:hAnsi="Corbel"/>
                <w:sz w:val="24"/>
                <w:szCs w:val="24"/>
              </w:rPr>
              <w:t> 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321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317276D" w14:textId="5C992E59" w:rsidR="0085747A" w:rsidRPr="009C54AE" w:rsidRDefault="005226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0B62276E" w14:textId="77777777" w:rsidTr="00923D7D">
        <w:tc>
          <w:tcPr>
            <w:tcW w:w="4962" w:type="dxa"/>
          </w:tcPr>
          <w:p w14:paraId="162EDD6F" w14:textId="77777777" w:rsidR="00C61DC5" w:rsidRPr="000532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B80300" w14:textId="77777777" w:rsidR="00046037" w:rsidRDefault="000460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>udział w konsultacjac</w:t>
            </w:r>
            <w:r>
              <w:rPr>
                <w:rFonts w:ascii="Corbel" w:hAnsi="Corbel"/>
                <w:sz w:val="24"/>
                <w:szCs w:val="24"/>
              </w:rPr>
              <w:t>h,</w:t>
            </w:r>
          </w:p>
          <w:p w14:paraId="1EF1A53F" w14:textId="38512184" w:rsidR="00C61DC5" w:rsidRPr="0005321D" w:rsidRDefault="000460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14:paraId="375D2506" w14:textId="77777777" w:rsidR="00C61DC5" w:rsidRPr="009C54AE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A2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7EBA78D" w14:textId="77777777" w:rsidTr="00923D7D">
        <w:tc>
          <w:tcPr>
            <w:tcW w:w="4962" w:type="dxa"/>
          </w:tcPr>
          <w:p w14:paraId="06CB539D" w14:textId="77777777" w:rsidR="0004603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532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14:paraId="4F8F6F0B" w14:textId="74DE40CF" w:rsidR="0071620A" w:rsidRPr="0005321D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  <w:r w:rsidR="00046037">
              <w:rPr>
                <w:rFonts w:ascii="Corbel" w:hAnsi="Corbel"/>
                <w:sz w:val="24"/>
                <w:szCs w:val="24"/>
              </w:rPr>
              <w:t>:</w:t>
            </w:r>
          </w:p>
          <w:p w14:paraId="1EA49418" w14:textId="308CF928" w:rsidR="00046037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346AAB3" w14:textId="7FD030C6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5D3DD8"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1C65C3E1" w14:textId="38932CED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5D3DD8">
              <w:rPr>
                <w:rFonts w:ascii="Corbel" w:hAnsi="Corbel"/>
                <w:sz w:val="24"/>
                <w:szCs w:val="24"/>
              </w:rPr>
              <w:t>studiowanie literatury przedmiotowej,</w:t>
            </w:r>
          </w:p>
          <w:p w14:paraId="696B0CBC" w14:textId="3BF8F95C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="005D3DD8">
              <w:rPr>
                <w:rFonts w:ascii="Corbel" w:hAnsi="Corbel"/>
                <w:sz w:val="24"/>
                <w:szCs w:val="24"/>
              </w:rPr>
              <w:t>opracowanie lektury do zaliczenia,</w:t>
            </w:r>
          </w:p>
          <w:p w14:paraId="67A7228E" w14:textId="1BE4E906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</w:t>
            </w:r>
            <w:r w:rsidR="005D3DD8">
              <w:rPr>
                <w:rFonts w:ascii="Corbel" w:hAnsi="Corbel"/>
                <w:sz w:val="24"/>
                <w:szCs w:val="24"/>
              </w:rPr>
              <w:t xml:space="preserve"> napisanie studium indywidualnego przypadku,</w:t>
            </w:r>
          </w:p>
          <w:p w14:paraId="37CC4EEA" w14:textId="7E9294D7" w:rsidR="00B6316B" w:rsidRDefault="00B631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6. przygotowanie teczki </w:t>
            </w:r>
            <w:r w:rsidR="003F57C0">
              <w:rPr>
                <w:rFonts w:ascii="Corbel" w:hAnsi="Corbel"/>
                <w:sz w:val="24"/>
                <w:szCs w:val="24"/>
              </w:rPr>
              <w:t xml:space="preserve">tematycznej </w:t>
            </w:r>
            <w:r>
              <w:rPr>
                <w:rFonts w:ascii="Corbel" w:hAnsi="Corbel"/>
                <w:sz w:val="24"/>
                <w:szCs w:val="24"/>
              </w:rPr>
              <w:t>z narzędziami</w:t>
            </w:r>
            <w:r w:rsidR="003F57C0">
              <w:rPr>
                <w:rFonts w:ascii="Corbel" w:hAnsi="Corbel"/>
                <w:sz w:val="24"/>
                <w:szCs w:val="24"/>
              </w:rPr>
              <w:t xml:space="preserve"> diagnostycznymi</w:t>
            </w:r>
          </w:p>
          <w:p w14:paraId="4CA3C8CB" w14:textId="6B59FEBE" w:rsidR="00C61DC5" w:rsidRPr="0005321D" w:rsidRDefault="002F75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E4039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D3DD8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</w:tc>
        <w:tc>
          <w:tcPr>
            <w:tcW w:w="4677" w:type="dxa"/>
          </w:tcPr>
          <w:p w14:paraId="63FCCCD1" w14:textId="13FE25B9" w:rsidR="00C61DC5" w:rsidRDefault="003647D1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5226BB">
              <w:rPr>
                <w:rFonts w:ascii="Corbel" w:hAnsi="Corbel"/>
                <w:sz w:val="24"/>
                <w:szCs w:val="24"/>
              </w:rPr>
              <w:t>66</w:t>
            </w:r>
            <w:r w:rsidR="003570B7">
              <w:rPr>
                <w:rFonts w:ascii="Corbel" w:hAnsi="Corbel"/>
                <w:sz w:val="24"/>
                <w:szCs w:val="24"/>
              </w:rPr>
              <w:t>:</w:t>
            </w:r>
          </w:p>
          <w:p w14:paraId="617C12B1" w14:textId="77777777" w:rsidR="00E4039E" w:rsidRDefault="00E4039E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77BC56C" w14:textId="77777777" w:rsidR="00E4039E" w:rsidRDefault="00227EF7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2988C274" w14:textId="77777777" w:rsidR="00227EF7" w:rsidRDefault="00227EF7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4C4F821" w14:textId="77777777" w:rsidR="00227EF7" w:rsidRDefault="00CA2322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6BC8BF9D" w14:textId="77777777" w:rsidR="00CA2322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39A43C4E" w14:textId="77777777" w:rsidR="00C87CEA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FCD6FE5" w14:textId="77777777" w:rsidR="00C87CEA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4DF5075" w14:textId="77777777" w:rsidR="00C87CEA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6387073" w14:textId="77777777" w:rsidR="00C87CEA" w:rsidRDefault="002F7562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7CEA">
              <w:rPr>
                <w:rFonts w:ascii="Corbel" w:hAnsi="Corbel"/>
                <w:sz w:val="24"/>
                <w:szCs w:val="24"/>
              </w:rPr>
              <w:t>0</w:t>
            </w:r>
          </w:p>
          <w:p w14:paraId="425AFEBE" w14:textId="27CE7FFB" w:rsidR="002F7562" w:rsidRPr="009C54AE" w:rsidRDefault="002F7562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5DC847A8" w14:textId="77777777" w:rsidTr="00923D7D">
        <w:tc>
          <w:tcPr>
            <w:tcW w:w="4962" w:type="dxa"/>
          </w:tcPr>
          <w:p w14:paraId="66878E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976CDF6" w14:textId="1A12F228" w:rsidR="0085747A" w:rsidRPr="009C54AE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226BB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50BCA41A" w14:textId="77777777" w:rsidTr="00923D7D">
        <w:tc>
          <w:tcPr>
            <w:tcW w:w="4962" w:type="dxa"/>
          </w:tcPr>
          <w:p w14:paraId="6771EA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3BFF44" w14:textId="76A6B87C" w:rsidR="0085747A" w:rsidRPr="009C54AE" w:rsidRDefault="005226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FF04F7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254F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72BD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FE9C9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3AE5A11" w14:textId="77777777" w:rsidTr="0071620A">
        <w:trPr>
          <w:trHeight w:val="397"/>
        </w:trPr>
        <w:tc>
          <w:tcPr>
            <w:tcW w:w="3544" w:type="dxa"/>
          </w:tcPr>
          <w:p w14:paraId="36E90E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D411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5280826" w14:textId="77777777" w:rsidTr="0071620A">
        <w:trPr>
          <w:trHeight w:val="397"/>
        </w:trPr>
        <w:tc>
          <w:tcPr>
            <w:tcW w:w="3544" w:type="dxa"/>
          </w:tcPr>
          <w:p w14:paraId="62C230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CEF8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CD96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0776F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E6CDA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72D0069" w14:textId="77777777" w:rsidTr="0071620A">
        <w:trPr>
          <w:trHeight w:val="397"/>
        </w:trPr>
        <w:tc>
          <w:tcPr>
            <w:tcW w:w="7513" w:type="dxa"/>
          </w:tcPr>
          <w:p w14:paraId="60F4D34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5AF097" w14:textId="77777777" w:rsidR="00C07DA6" w:rsidRDefault="00C07D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809E16" w14:textId="77777777" w:rsidR="003570B7" w:rsidRPr="00AF47C8" w:rsidRDefault="003570B7" w:rsidP="003570B7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Diagnostyczno-stymulująca działalność pedagoga szkolnego w sytuacji opiekuńczo-wychowawczej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(red.) U 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, Rzeszów 2016. </w:t>
            </w:r>
          </w:p>
          <w:p w14:paraId="6F3DA00F" w14:textId="77777777" w:rsidR="003570B7" w:rsidRPr="00AF47C8" w:rsidRDefault="003570B7" w:rsidP="003570B7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Prognoza pedagogiczna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Encyklopedia XXI wieku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T. Pilch, Warszawa 2006.</w:t>
            </w:r>
          </w:p>
          <w:p w14:paraId="2A325922" w14:textId="77777777" w:rsidR="003570B7" w:rsidRPr="00AF47C8" w:rsidRDefault="003570B7" w:rsidP="003570B7">
            <w:pPr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Zastosowanie technik systemowych w diagnozowaniu rodzin i kandydatów na rodziców zastępczych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Diagnostyka pedagogiczna i profilaktyka w szkole i środowisku lokalnym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M. Deptuła, Bydgoszcz 2004.</w:t>
            </w:r>
          </w:p>
          <w:p w14:paraId="68924697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psychopedagogiczna, podstawowe problemy i rozwiązania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Żak, Warszawa 2006.</w:t>
            </w:r>
          </w:p>
          <w:p w14:paraId="4EAAF582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Niemierko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B.,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edukacyjna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2009.</w:t>
            </w:r>
          </w:p>
          <w:p w14:paraId="0F995039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Zasady badań pedagogicznych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07A765F0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Skałbania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B.,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 xml:space="preserve">Diagnostyka pedagogiczna. Wybrane obszary badawcze i rozwiązania praktyczne, </w:t>
            </w:r>
            <w:r w:rsidRPr="00AF47C8">
              <w:rPr>
                <w:rFonts w:ascii="Corbel" w:hAnsi="Corbel" w:cs="Calibri"/>
                <w:sz w:val="24"/>
                <w:szCs w:val="24"/>
              </w:rPr>
              <w:t>Kraków 2019.</w:t>
            </w:r>
          </w:p>
          <w:p w14:paraId="3BFE69C0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funkcjonalna i symptomy zaburzeń funkcji podstawowych.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interdyscyplinarna.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[red:] J. 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, Wydawnictwo Impuls, Kraków 2017. </w:t>
            </w:r>
          </w:p>
          <w:p w14:paraId="6BD14ABC" w14:textId="2A2BC21E" w:rsidR="00AF5984" w:rsidRPr="00C07DA6" w:rsidRDefault="003570B7" w:rsidP="003570B7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Diagnostyka pedagogiczna. Nowe obszary i rozwiązania metodologiczne,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Kraków 2013</w:t>
            </w:r>
          </w:p>
        </w:tc>
      </w:tr>
      <w:tr w:rsidR="0085747A" w:rsidRPr="009C54AE" w14:paraId="47C053AB" w14:textId="77777777" w:rsidTr="0071620A">
        <w:trPr>
          <w:trHeight w:val="397"/>
        </w:trPr>
        <w:tc>
          <w:tcPr>
            <w:tcW w:w="7513" w:type="dxa"/>
          </w:tcPr>
          <w:p w14:paraId="7475AE8F" w14:textId="42D05F4B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EE49E5B" w14:textId="77777777" w:rsidR="004F0C79" w:rsidRDefault="004F0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6088E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47C8">
              <w:rPr>
                <w:rFonts w:ascii="Corbel" w:hAnsi="Corbel"/>
                <w:sz w:val="24"/>
                <w:szCs w:val="24"/>
              </w:rPr>
              <w:t>Domagała–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 xml:space="preserve">Pedagog szkolny, Homo viator w labiryncie życia </w:t>
            </w:r>
            <w:proofErr w:type="spellStart"/>
            <w:r w:rsidRPr="00AF47C8">
              <w:rPr>
                <w:rFonts w:ascii="Corbel" w:hAnsi="Corbel"/>
                <w:i/>
                <w:sz w:val="24"/>
                <w:szCs w:val="24"/>
              </w:rPr>
              <w:t>skolnego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1592F160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Rozumowanie moralne - osoba, rozwój, wychowanie,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2018. </w:t>
            </w:r>
          </w:p>
          <w:p w14:paraId="4142B5C9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U,.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Negocjacje i mediacje – w kręgu opieki, wychowania i prawa,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2012.</w:t>
            </w:r>
          </w:p>
          <w:p w14:paraId="3744A58E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Wybrane obszary diagnozowania pedagogicznego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Katowice 2002.</w:t>
            </w:r>
          </w:p>
          <w:p w14:paraId="5F9001A4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lastRenderedPageBreak/>
              <w:t xml:space="preserve">Kmiecik-Baran K.,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Narzędzia do rozpoznawania zagrożeń społecznych w szkole,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Wyd. Sekcji Krajowej Oświaty i Wychowania NSZZ „Solidarność” i MEN, Gdańsk 2000.</w:t>
            </w:r>
          </w:p>
          <w:p w14:paraId="329BCE3D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Obuchowki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K.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Galaktyka potrzeb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1E43D5F3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 Bauman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Zasady badań pedagogicznych. Strategie ilościowe i jakościowe,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2001.</w:t>
            </w:r>
          </w:p>
          <w:p w14:paraId="2B739250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Radochoński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M.,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Psychopatologia dla pedagogów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Rzeszów 1996.</w:t>
            </w:r>
          </w:p>
          <w:p w14:paraId="0BC0C209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Borzęcka A., Twaróg-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Kanus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Kompetencje diagnostyczne i terapeutyczne w  percepcji nauczycieli szkół ogólnodostępnych, integracyjnych i specjalnych</w:t>
            </w:r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7CE084DE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Składanowski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H. (red.)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Opis i analiza przypadku. Teoria i praktyka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Toruń 2001.</w:t>
            </w:r>
          </w:p>
          <w:p w14:paraId="4C56424B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Człowiek a środowisko życia, podstawy teoretyczno-metodologiczne diagnozy,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2007.</w:t>
            </w:r>
          </w:p>
          <w:p w14:paraId="10EF4F42" w14:textId="1D646DFB" w:rsidR="00191DFD" w:rsidRPr="00C07DA6" w:rsidRDefault="00191DFD" w:rsidP="00C07DA6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14:paraId="3856A5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27868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5FD8C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7612B" w14:textId="77777777" w:rsidR="006B3C3E" w:rsidRDefault="006B3C3E" w:rsidP="00C16ABF">
      <w:pPr>
        <w:spacing w:after="0" w:line="240" w:lineRule="auto"/>
      </w:pPr>
      <w:r>
        <w:separator/>
      </w:r>
    </w:p>
  </w:endnote>
  <w:endnote w:type="continuationSeparator" w:id="0">
    <w:p w14:paraId="772FD0A1" w14:textId="77777777" w:rsidR="006B3C3E" w:rsidRDefault="006B3C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731A5" w14:textId="77777777" w:rsidR="006B3C3E" w:rsidRDefault="006B3C3E" w:rsidP="00C16ABF">
      <w:pPr>
        <w:spacing w:after="0" w:line="240" w:lineRule="auto"/>
      </w:pPr>
      <w:r>
        <w:separator/>
      </w:r>
    </w:p>
  </w:footnote>
  <w:footnote w:type="continuationSeparator" w:id="0">
    <w:p w14:paraId="2B12D4DD" w14:textId="77777777" w:rsidR="006B3C3E" w:rsidRDefault="006B3C3E" w:rsidP="00C16ABF">
      <w:pPr>
        <w:spacing w:after="0" w:line="240" w:lineRule="auto"/>
      </w:pPr>
      <w:r>
        <w:continuationSeparator/>
      </w:r>
    </w:p>
  </w:footnote>
  <w:footnote w:id="1">
    <w:p w14:paraId="5AAE8C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6AD1528"/>
    <w:multiLevelType w:val="hybridMultilevel"/>
    <w:tmpl w:val="9F6A1A9E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3E2"/>
    <w:rsid w:val="00015B8F"/>
    <w:rsid w:val="00022ECE"/>
    <w:rsid w:val="00027638"/>
    <w:rsid w:val="000276BC"/>
    <w:rsid w:val="000339AE"/>
    <w:rsid w:val="00042A51"/>
    <w:rsid w:val="00042D2E"/>
    <w:rsid w:val="00044C82"/>
    <w:rsid w:val="00046037"/>
    <w:rsid w:val="0005321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A57"/>
    <w:rsid w:val="000F1C57"/>
    <w:rsid w:val="000F5615"/>
    <w:rsid w:val="00104C4D"/>
    <w:rsid w:val="001176FF"/>
    <w:rsid w:val="00124BFF"/>
    <w:rsid w:val="001251ED"/>
    <w:rsid w:val="0012560E"/>
    <w:rsid w:val="00127108"/>
    <w:rsid w:val="00134B13"/>
    <w:rsid w:val="00135B4A"/>
    <w:rsid w:val="00146BC0"/>
    <w:rsid w:val="00153C41"/>
    <w:rsid w:val="00154381"/>
    <w:rsid w:val="001640A7"/>
    <w:rsid w:val="00164FA7"/>
    <w:rsid w:val="00166A03"/>
    <w:rsid w:val="001718A7"/>
    <w:rsid w:val="001737CF"/>
    <w:rsid w:val="0017504F"/>
    <w:rsid w:val="00176083"/>
    <w:rsid w:val="001770C7"/>
    <w:rsid w:val="00191DFD"/>
    <w:rsid w:val="00192F37"/>
    <w:rsid w:val="001A0165"/>
    <w:rsid w:val="001A70D2"/>
    <w:rsid w:val="001D4652"/>
    <w:rsid w:val="001D657B"/>
    <w:rsid w:val="001D7B54"/>
    <w:rsid w:val="001E0209"/>
    <w:rsid w:val="001F2CA2"/>
    <w:rsid w:val="002144C0"/>
    <w:rsid w:val="00220ACE"/>
    <w:rsid w:val="0022477D"/>
    <w:rsid w:val="002278A9"/>
    <w:rsid w:val="00227EF7"/>
    <w:rsid w:val="002336F9"/>
    <w:rsid w:val="0024028F"/>
    <w:rsid w:val="00244ABC"/>
    <w:rsid w:val="00261DD7"/>
    <w:rsid w:val="0026617F"/>
    <w:rsid w:val="00281FF2"/>
    <w:rsid w:val="002857DE"/>
    <w:rsid w:val="00291567"/>
    <w:rsid w:val="0029169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562"/>
    <w:rsid w:val="003018BA"/>
    <w:rsid w:val="0030395F"/>
    <w:rsid w:val="00305C92"/>
    <w:rsid w:val="003151C5"/>
    <w:rsid w:val="003343CF"/>
    <w:rsid w:val="00346FE9"/>
    <w:rsid w:val="0034759A"/>
    <w:rsid w:val="003503F6"/>
    <w:rsid w:val="00352A5C"/>
    <w:rsid w:val="003530DD"/>
    <w:rsid w:val="0035409D"/>
    <w:rsid w:val="003570B7"/>
    <w:rsid w:val="00363F78"/>
    <w:rsid w:val="003647D1"/>
    <w:rsid w:val="00392F6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57C0"/>
    <w:rsid w:val="0041116B"/>
    <w:rsid w:val="00414E3C"/>
    <w:rsid w:val="00416D27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2DF"/>
    <w:rsid w:val="004968E2"/>
    <w:rsid w:val="004A3EEA"/>
    <w:rsid w:val="004A4D1F"/>
    <w:rsid w:val="004D5282"/>
    <w:rsid w:val="004F0C79"/>
    <w:rsid w:val="004F1551"/>
    <w:rsid w:val="004F55A3"/>
    <w:rsid w:val="004F5DE0"/>
    <w:rsid w:val="0050496F"/>
    <w:rsid w:val="00513B6F"/>
    <w:rsid w:val="00517C63"/>
    <w:rsid w:val="005226BB"/>
    <w:rsid w:val="00526C94"/>
    <w:rsid w:val="005358F0"/>
    <w:rsid w:val="005363C4"/>
    <w:rsid w:val="00536BDE"/>
    <w:rsid w:val="00543ACC"/>
    <w:rsid w:val="00551DE3"/>
    <w:rsid w:val="0056696D"/>
    <w:rsid w:val="00573EF9"/>
    <w:rsid w:val="0059484D"/>
    <w:rsid w:val="005975D7"/>
    <w:rsid w:val="005A0855"/>
    <w:rsid w:val="005A3196"/>
    <w:rsid w:val="005A4012"/>
    <w:rsid w:val="005B557A"/>
    <w:rsid w:val="005C080F"/>
    <w:rsid w:val="005C55E5"/>
    <w:rsid w:val="005C696A"/>
    <w:rsid w:val="005D3DD8"/>
    <w:rsid w:val="005D41CB"/>
    <w:rsid w:val="005E6E85"/>
    <w:rsid w:val="005F31D2"/>
    <w:rsid w:val="0061029B"/>
    <w:rsid w:val="0061076C"/>
    <w:rsid w:val="00617230"/>
    <w:rsid w:val="00621CE1"/>
    <w:rsid w:val="00627FC9"/>
    <w:rsid w:val="00647055"/>
    <w:rsid w:val="00647FA8"/>
    <w:rsid w:val="00650C5F"/>
    <w:rsid w:val="00654934"/>
    <w:rsid w:val="006620D9"/>
    <w:rsid w:val="00667AF1"/>
    <w:rsid w:val="00671958"/>
    <w:rsid w:val="00675843"/>
    <w:rsid w:val="00696477"/>
    <w:rsid w:val="006B3C3E"/>
    <w:rsid w:val="006D050F"/>
    <w:rsid w:val="006D6139"/>
    <w:rsid w:val="006E5D65"/>
    <w:rsid w:val="006E78BE"/>
    <w:rsid w:val="006F1282"/>
    <w:rsid w:val="006F1FBC"/>
    <w:rsid w:val="006F31E2"/>
    <w:rsid w:val="0070461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4FA"/>
    <w:rsid w:val="0078168C"/>
    <w:rsid w:val="00787C2A"/>
    <w:rsid w:val="00790E27"/>
    <w:rsid w:val="007A4022"/>
    <w:rsid w:val="007A6E6E"/>
    <w:rsid w:val="007B4603"/>
    <w:rsid w:val="007C134F"/>
    <w:rsid w:val="007C3299"/>
    <w:rsid w:val="007C3BCC"/>
    <w:rsid w:val="007C4546"/>
    <w:rsid w:val="007C700C"/>
    <w:rsid w:val="007D6E56"/>
    <w:rsid w:val="007F1652"/>
    <w:rsid w:val="007F4155"/>
    <w:rsid w:val="00800C03"/>
    <w:rsid w:val="00811FEA"/>
    <w:rsid w:val="0081554D"/>
    <w:rsid w:val="0081707E"/>
    <w:rsid w:val="00823A00"/>
    <w:rsid w:val="008302FB"/>
    <w:rsid w:val="008449B3"/>
    <w:rsid w:val="0085747A"/>
    <w:rsid w:val="008723EC"/>
    <w:rsid w:val="00884922"/>
    <w:rsid w:val="00885F64"/>
    <w:rsid w:val="008917F9"/>
    <w:rsid w:val="008A45F7"/>
    <w:rsid w:val="008B1592"/>
    <w:rsid w:val="008C0290"/>
    <w:rsid w:val="008C0CC0"/>
    <w:rsid w:val="008C19A9"/>
    <w:rsid w:val="008C1FD5"/>
    <w:rsid w:val="008C379D"/>
    <w:rsid w:val="008C5147"/>
    <w:rsid w:val="008C5359"/>
    <w:rsid w:val="008C5363"/>
    <w:rsid w:val="008C6B5B"/>
    <w:rsid w:val="008D0E0C"/>
    <w:rsid w:val="008D3DFB"/>
    <w:rsid w:val="008E64F4"/>
    <w:rsid w:val="008F12C9"/>
    <w:rsid w:val="008F6E29"/>
    <w:rsid w:val="00906E45"/>
    <w:rsid w:val="00912F24"/>
    <w:rsid w:val="00916188"/>
    <w:rsid w:val="00923D7D"/>
    <w:rsid w:val="009508DF"/>
    <w:rsid w:val="00950DAC"/>
    <w:rsid w:val="00954A07"/>
    <w:rsid w:val="00997F14"/>
    <w:rsid w:val="009A6A28"/>
    <w:rsid w:val="009A78D9"/>
    <w:rsid w:val="009C06FB"/>
    <w:rsid w:val="009C1331"/>
    <w:rsid w:val="009C3E31"/>
    <w:rsid w:val="009C54AE"/>
    <w:rsid w:val="009C788E"/>
    <w:rsid w:val="009D1116"/>
    <w:rsid w:val="009E3B41"/>
    <w:rsid w:val="009E6F2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B7A"/>
    <w:rsid w:val="00A53FA5"/>
    <w:rsid w:val="00A54817"/>
    <w:rsid w:val="00A601C8"/>
    <w:rsid w:val="00A60799"/>
    <w:rsid w:val="00A74B3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984"/>
    <w:rsid w:val="00B06142"/>
    <w:rsid w:val="00B135B1"/>
    <w:rsid w:val="00B3130B"/>
    <w:rsid w:val="00B40ADB"/>
    <w:rsid w:val="00B43B77"/>
    <w:rsid w:val="00B43E80"/>
    <w:rsid w:val="00B607DB"/>
    <w:rsid w:val="00B6316B"/>
    <w:rsid w:val="00B6423E"/>
    <w:rsid w:val="00B66529"/>
    <w:rsid w:val="00B75946"/>
    <w:rsid w:val="00B779F7"/>
    <w:rsid w:val="00B8056E"/>
    <w:rsid w:val="00B819C8"/>
    <w:rsid w:val="00B82308"/>
    <w:rsid w:val="00B90885"/>
    <w:rsid w:val="00BB520A"/>
    <w:rsid w:val="00BD3869"/>
    <w:rsid w:val="00BD54DD"/>
    <w:rsid w:val="00BD66E9"/>
    <w:rsid w:val="00BD6FF4"/>
    <w:rsid w:val="00BE3627"/>
    <w:rsid w:val="00BF2C41"/>
    <w:rsid w:val="00C058B4"/>
    <w:rsid w:val="00C05F44"/>
    <w:rsid w:val="00C07DA6"/>
    <w:rsid w:val="00C131B5"/>
    <w:rsid w:val="00C16ABF"/>
    <w:rsid w:val="00C170AE"/>
    <w:rsid w:val="00C24F18"/>
    <w:rsid w:val="00C26CB7"/>
    <w:rsid w:val="00C324C1"/>
    <w:rsid w:val="00C36992"/>
    <w:rsid w:val="00C41BF9"/>
    <w:rsid w:val="00C56036"/>
    <w:rsid w:val="00C57755"/>
    <w:rsid w:val="00C61DC5"/>
    <w:rsid w:val="00C67E92"/>
    <w:rsid w:val="00C70A26"/>
    <w:rsid w:val="00C766DF"/>
    <w:rsid w:val="00C87CEA"/>
    <w:rsid w:val="00C94B98"/>
    <w:rsid w:val="00CA2322"/>
    <w:rsid w:val="00CA23A3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827"/>
    <w:rsid w:val="00D17C3C"/>
    <w:rsid w:val="00D26B2C"/>
    <w:rsid w:val="00D352C9"/>
    <w:rsid w:val="00D425B2"/>
    <w:rsid w:val="00D428D6"/>
    <w:rsid w:val="00D552B2"/>
    <w:rsid w:val="00D608D1"/>
    <w:rsid w:val="00D6720E"/>
    <w:rsid w:val="00D74119"/>
    <w:rsid w:val="00D8075B"/>
    <w:rsid w:val="00D82D14"/>
    <w:rsid w:val="00D850A4"/>
    <w:rsid w:val="00D8678B"/>
    <w:rsid w:val="00D93843"/>
    <w:rsid w:val="00DA2114"/>
    <w:rsid w:val="00DB1E3A"/>
    <w:rsid w:val="00DB244F"/>
    <w:rsid w:val="00DE0707"/>
    <w:rsid w:val="00DE09C0"/>
    <w:rsid w:val="00DE0A29"/>
    <w:rsid w:val="00DE4A14"/>
    <w:rsid w:val="00DF320D"/>
    <w:rsid w:val="00DF71C8"/>
    <w:rsid w:val="00E129B8"/>
    <w:rsid w:val="00E21E7D"/>
    <w:rsid w:val="00E22FBC"/>
    <w:rsid w:val="00E24BF5"/>
    <w:rsid w:val="00E25338"/>
    <w:rsid w:val="00E26E1F"/>
    <w:rsid w:val="00E4039E"/>
    <w:rsid w:val="00E47012"/>
    <w:rsid w:val="00E47203"/>
    <w:rsid w:val="00E51E44"/>
    <w:rsid w:val="00E63348"/>
    <w:rsid w:val="00E77E88"/>
    <w:rsid w:val="00E8107D"/>
    <w:rsid w:val="00E87B97"/>
    <w:rsid w:val="00E960BB"/>
    <w:rsid w:val="00EA2074"/>
    <w:rsid w:val="00EA4832"/>
    <w:rsid w:val="00EA4E9D"/>
    <w:rsid w:val="00EB55FA"/>
    <w:rsid w:val="00EC4899"/>
    <w:rsid w:val="00ED03AB"/>
    <w:rsid w:val="00ED32D2"/>
    <w:rsid w:val="00EE32DE"/>
    <w:rsid w:val="00EE5457"/>
    <w:rsid w:val="00F070AB"/>
    <w:rsid w:val="00F12E0A"/>
    <w:rsid w:val="00F17567"/>
    <w:rsid w:val="00F27A7B"/>
    <w:rsid w:val="00F526AF"/>
    <w:rsid w:val="00F617C3"/>
    <w:rsid w:val="00F7066B"/>
    <w:rsid w:val="00F83B28"/>
    <w:rsid w:val="00FA46E5"/>
    <w:rsid w:val="00FB4700"/>
    <w:rsid w:val="00FB7DBA"/>
    <w:rsid w:val="00FC1C25"/>
    <w:rsid w:val="00FC3F45"/>
    <w:rsid w:val="00FD503F"/>
    <w:rsid w:val="00FD7589"/>
    <w:rsid w:val="00FF016A"/>
    <w:rsid w:val="00FF1401"/>
    <w:rsid w:val="00FF5E7D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AC5AC"/>
  <w15:docId w15:val="{AD16E4C7-E474-45B4-96AC-482D3BC56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3A40-3C8A-43B4-84E9-85F84920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1497</Words>
  <Characters>8984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2019-02-06T12:12:00Z</cp:lastPrinted>
  <dcterms:created xsi:type="dcterms:W3CDTF">2024-09-18T07:46:00Z</dcterms:created>
  <dcterms:modified xsi:type="dcterms:W3CDTF">2026-04-30T06:21:00Z</dcterms:modified>
</cp:coreProperties>
</file>